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C0C681" w14:textId="77777777" w:rsidR="001E7D34" w:rsidRDefault="001E7D34" w:rsidP="001E7D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VICARY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008C3655" w14:textId="77777777" w:rsidR="001E7D34" w:rsidRDefault="001E7D34" w:rsidP="001E7D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Pinner.</w:t>
      </w:r>
    </w:p>
    <w:p w14:paraId="1E0D0AD6" w14:textId="77777777" w:rsidR="001E7D34" w:rsidRDefault="001E7D34" w:rsidP="001E7D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6570CF" w14:textId="77777777" w:rsidR="001E7D34" w:rsidRDefault="001E7D34" w:rsidP="001E7D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A59BF6" w14:textId="77777777" w:rsidR="001E7D34" w:rsidRDefault="001E7D34" w:rsidP="001E7D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Jan.1478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Saverey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ironmonger(q.v.), gifted his goods and chattels to</w:t>
      </w:r>
    </w:p>
    <w:p w14:paraId="1F5D1E09" w14:textId="77777777" w:rsidR="001E7D34" w:rsidRDefault="001E7D34" w:rsidP="001E7D3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Smale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gentleman(q.v.), John Bate of London, ironmonger(q.v.), and Edmund </w:t>
      </w:r>
      <w:proofErr w:type="spellStart"/>
      <w:r>
        <w:rPr>
          <w:rFonts w:ascii="Times New Roman" w:hAnsi="Times New Roman" w:cs="Times New Roman"/>
          <w:sz w:val="24"/>
          <w:szCs w:val="24"/>
        </w:rPr>
        <w:t>Shaa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Alderman(q.v.).</w:t>
      </w:r>
    </w:p>
    <w:p w14:paraId="525607CD" w14:textId="77777777" w:rsidR="001E7D34" w:rsidRDefault="001E7D34" w:rsidP="001E7D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p.77)</w:t>
      </w:r>
    </w:p>
    <w:p w14:paraId="497616B8" w14:textId="77777777" w:rsidR="001E7D34" w:rsidRDefault="001E7D34" w:rsidP="001E7D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52631D" w14:textId="77777777" w:rsidR="001E7D34" w:rsidRDefault="001E7D34" w:rsidP="001E7D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B13A4F" w14:textId="77777777" w:rsidR="001E7D34" w:rsidRDefault="001E7D34" w:rsidP="001E7D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March 2021</w:t>
      </w:r>
    </w:p>
    <w:p w14:paraId="2143261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C5BF7" w14:textId="77777777" w:rsidR="001E7D34" w:rsidRDefault="001E7D34" w:rsidP="009139A6">
      <w:r>
        <w:separator/>
      </w:r>
    </w:p>
  </w:endnote>
  <w:endnote w:type="continuationSeparator" w:id="0">
    <w:p w14:paraId="0C76305B" w14:textId="77777777" w:rsidR="001E7D34" w:rsidRDefault="001E7D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9A6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55CE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47A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185CA1" w14:textId="77777777" w:rsidR="001E7D34" w:rsidRDefault="001E7D34" w:rsidP="009139A6">
      <w:r>
        <w:separator/>
      </w:r>
    </w:p>
  </w:footnote>
  <w:footnote w:type="continuationSeparator" w:id="0">
    <w:p w14:paraId="0B4C88C2" w14:textId="77777777" w:rsidR="001E7D34" w:rsidRDefault="001E7D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961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6DD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F78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D34"/>
    <w:rsid w:val="000666E0"/>
    <w:rsid w:val="001E7D34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62BB2"/>
  <w15:chartTrackingRefBased/>
  <w15:docId w15:val="{A01F34F2-F91E-41AB-88D8-BA3EA5CA7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2021-03-12T21:02:00Z</dcterms:created>
  <dcterms:modified xsi:type="dcterms:W3CDTF">2021-03-12T21:02:00Z</dcterms:modified>
</cp:coreProperties>
</file>